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0EC79" w14:textId="77777777" w:rsidR="00283BDE" w:rsidRDefault="00283BDE" w:rsidP="00283BDE">
      <w:pPr>
        <w:tabs>
          <w:tab w:val="left" w:pos="993"/>
          <w:tab w:val="left" w:pos="1134"/>
        </w:tabs>
        <w:rPr>
          <w:rFonts w:cs="Arial"/>
        </w:rPr>
      </w:pPr>
      <w:bookmarkStart w:id="0" w:name="_Hlk201221077"/>
    </w:p>
    <w:p w14:paraId="554CD458" w14:textId="77777777" w:rsidR="00283BDE" w:rsidRPr="00750CE0" w:rsidRDefault="00283BDE" w:rsidP="00283BD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7F7B0D81" w14:textId="77777777" w:rsidR="00283BDE" w:rsidRPr="00750CE0" w:rsidRDefault="00283BDE" w:rsidP="00283BD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2EC21064" w14:textId="77777777" w:rsidR="00283BDE" w:rsidRDefault="00283BDE" w:rsidP="00283BDE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p w14:paraId="65FB8FFD" w14:textId="77777777" w:rsidR="00283BDE" w:rsidRDefault="00283BDE" w:rsidP="00283BDE">
      <w:pPr>
        <w:rPr>
          <w:rFonts w:cs="Arial"/>
        </w:rPr>
      </w:pPr>
    </w:p>
    <w:p w14:paraId="037C985C" w14:textId="77777777" w:rsidR="005C1069" w:rsidRPr="00CE3652" w:rsidRDefault="005C1069" w:rsidP="00FA04E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1" w:name="_GoBack"/>
      <w:bookmarkEnd w:id="1"/>
    </w:p>
    <w:bookmarkEnd w:id="0"/>
    <w:p w14:paraId="6E0CD0B1" w14:textId="450EEF35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  <w:r w:rsidR="006F6371">
        <w:rPr>
          <w:rFonts w:cs="Arial"/>
          <w:b/>
        </w:rPr>
        <w:t xml:space="preserve"> – 1. FAZA</w:t>
      </w:r>
    </w:p>
    <w:p w14:paraId="628F3529" w14:textId="732A32E5" w:rsidR="00216692" w:rsidRDefault="00216692" w:rsidP="00216692">
      <w:pPr>
        <w:tabs>
          <w:tab w:val="left" w:pos="1083"/>
        </w:tabs>
        <w:rPr>
          <w:rFonts w:cs="Arial"/>
        </w:rPr>
      </w:pPr>
    </w:p>
    <w:p w14:paraId="34EF7134" w14:textId="77777777" w:rsidR="002A30A8" w:rsidRPr="00080520" w:rsidRDefault="002A30A8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7674B95A" w:rsidR="00216692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iz </w:t>
      </w:r>
      <w:r w:rsidR="002A30A8">
        <w:rPr>
          <w:rFonts w:cs="Arial"/>
        </w:rPr>
        <w:t>točke 2.</w:t>
      </w:r>
      <w:r w:rsidR="00204A8B">
        <w:rPr>
          <w:rFonts w:cs="Arial"/>
        </w:rPr>
        <w:t>B</w:t>
      </w:r>
      <w:r w:rsidR="002A30A8">
        <w:rPr>
          <w:rFonts w:cs="Arial"/>
        </w:rPr>
        <w:t xml:space="preserve">.a) </w:t>
      </w:r>
      <w:r>
        <w:rPr>
          <w:rFonts w:cs="Arial"/>
        </w:rPr>
        <w:t>obrazca OBR – 2.06 (Pogoji za ugotavljanje sposobnosti in usposobljenosti ponudnika)</w:t>
      </w:r>
      <w:r w:rsidR="00C354D7">
        <w:rPr>
          <w:rFonts w:cs="Arial"/>
        </w:rPr>
        <w:t>:</w:t>
      </w:r>
    </w:p>
    <w:p w14:paraId="7703AC18" w14:textId="77777777" w:rsidR="00C354D7" w:rsidRPr="00080520" w:rsidRDefault="00C354D7" w:rsidP="00216692">
      <w:pPr>
        <w:jc w:val="both"/>
        <w:rPr>
          <w:rFonts w:cs="Arial"/>
        </w:rPr>
      </w:pPr>
    </w:p>
    <w:tbl>
      <w:tblPr>
        <w:tblW w:w="14034" w:type="dxa"/>
        <w:tblInd w:w="108" w:type="dxa"/>
        <w:tblLook w:val="01E0" w:firstRow="1" w:lastRow="1" w:firstColumn="1" w:lastColumn="1" w:noHBand="0" w:noVBand="0"/>
      </w:tblPr>
      <w:tblGrid>
        <w:gridCol w:w="4253"/>
        <w:gridCol w:w="9781"/>
      </w:tblGrid>
      <w:tr w:rsidR="00C354D7" w:rsidRPr="00F927EF" w14:paraId="512423B3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27B9" w14:textId="5D172409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  <w:bookmarkStart w:id="2" w:name="_Hlk158896193"/>
            <w:r w:rsidRPr="00F927EF">
              <w:rPr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>
              <w:rPr>
                <w:b/>
                <w:bCs/>
                <w:i/>
                <w:iCs/>
                <w:sz w:val="20"/>
                <w:lang w:eastAsia="en-US"/>
              </w:rPr>
              <w:t xml:space="preserve">- </w:t>
            </w:r>
            <w:r w:rsidRPr="00F927EF">
              <w:rPr>
                <w:b/>
                <w:bCs/>
                <w:i/>
                <w:iCs/>
                <w:sz w:val="20"/>
                <w:lang w:eastAsia="en-US"/>
              </w:rPr>
              <w:t>1: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35B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7774FA58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7DCA" w14:textId="77777777" w:rsidR="00C354D7" w:rsidRPr="00F927EF" w:rsidRDefault="00C354D7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Naročnik: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A092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53219EE6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517" w14:textId="77777777" w:rsidR="00C354D7" w:rsidRPr="00F927EF" w:rsidRDefault="00C354D7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EC4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668F07F2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CA74" w14:textId="77777777" w:rsidR="00C354D7" w:rsidRPr="00F927EF" w:rsidRDefault="00C354D7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Obdobje izvedbe (od – do):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732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5F1729E4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694" w14:textId="77777777" w:rsidR="00C354D7" w:rsidRPr="00F927EF" w:rsidRDefault="00C354D7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Vrednost izvedenih storitev iz zahtevanega referenčnega področja v EUR brez DDV: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D251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417FF072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0013" w14:textId="2F0E1182" w:rsidR="00C354D7" w:rsidRPr="00F927EF" w:rsidRDefault="00C354D7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Podroben opis projekta, iz katerega bo razvidno, ali po vsebini ustreza zahtevam javnega naročila</w:t>
            </w:r>
            <w:r w:rsidR="00477B4F">
              <w:rPr>
                <w:i/>
                <w:iCs/>
                <w:sz w:val="20"/>
                <w:lang w:eastAsia="en-US"/>
              </w:rPr>
              <w:t xml:space="preserve"> razvrščeno po področjih iz OBR.2.06:</w:t>
            </w:r>
            <w:r w:rsidRPr="00F927EF">
              <w:rPr>
                <w:i/>
                <w:iCs/>
                <w:sz w:val="20"/>
                <w:lang w:eastAsia="en-US"/>
              </w:rPr>
              <w:t xml:space="preserve">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9020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B1217D" w:rsidRPr="00F927EF" w14:paraId="058F4E60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61C4" w14:textId="77777777" w:rsidR="00B1217D" w:rsidRPr="00F927EF" w:rsidRDefault="00B1217D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7BB" w14:textId="77777777" w:rsidR="00B1217D" w:rsidRPr="00F927EF" w:rsidRDefault="00B1217D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1D8E0157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1091" w14:textId="72B5026D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  <w:r w:rsidRPr="00F927EF">
              <w:rPr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>
              <w:rPr>
                <w:b/>
                <w:bCs/>
                <w:i/>
                <w:iCs/>
                <w:sz w:val="20"/>
                <w:lang w:eastAsia="en-US"/>
              </w:rPr>
              <w:t xml:space="preserve">- </w:t>
            </w:r>
            <w:r w:rsidRPr="00F927EF">
              <w:rPr>
                <w:b/>
                <w:bCs/>
                <w:i/>
                <w:iCs/>
                <w:sz w:val="20"/>
                <w:lang w:eastAsia="en-US"/>
              </w:rPr>
              <w:t xml:space="preserve">2: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6BA2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2D276698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3820" w14:textId="77777777" w:rsidR="00C354D7" w:rsidRPr="00F927EF" w:rsidRDefault="00C354D7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Naročnik: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1572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687AA421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A730" w14:textId="77777777" w:rsidR="00C354D7" w:rsidRPr="00F927EF" w:rsidRDefault="00C354D7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lastRenderedPageBreak/>
              <w:t>Kontaktna oseba naročnika (ime in priimek ter tel. št.):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D1B3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33414416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807E" w14:textId="77777777" w:rsidR="00C354D7" w:rsidRPr="00F927EF" w:rsidRDefault="00C354D7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Obdobje izvedbe (od – do):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3DB6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1F01B335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D914" w14:textId="77777777" w:rsidR="00C354D7" w:rsidRPr="00F927EF" w:rsidRDefault="00C354D7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Vrednost izvedenih storitev iz zahtevanega referenčnega področja v EUR brez DDV: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D357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354D7" w:rsidRPr="00F927EF" w14:paraId="09C4D807" w14:textId="77777777" w:rsidTr="00C354D7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C2CF" w14:textId="5E9C4981" w:rsidR="00C354D7" w:rsidRPr="00F927EF" w:rsidRDefault="00C354D7" w:rsidP="00D4448E">
            <w:pPr>
              <w:spacing w:line="260" w:lineRule="atLeast"/>
              <w:rPr>
                <w:i/>
                <w:iCs/>
                <w:sz w:val="20"/>
                <w:lang w:eastAsia="en-US"/>
              </w:rPr>
            </w:pPr>
            <w:r w:rsidRPr="00F927EF">
              <w:rPr>
                <w:i/>
                <w:iCs/>
                <w:sz w:val="20"/>
                <w:lang w:eastAsia="en-US"/>
              </w:rPr>
              <w:t>Podroben opis projekta, iz katerega bo razvidno, ali po vsebini ustreza zahtevam javnega naročila</w:t>
            </w:r>
            <w:r w:rsidR="00477B4F">
              <w:rPr>
                <w:i/>
                <w:iCs/>
                <w:sz w:val="20"/>
                <w:lang w:eastAsia="en-US"/>
              </w:rPr>
              <w:t xml:space="preserve"> razvrščeno po področjih iz OBR.2.06</w:t>
            </w:r>
            <w:r w:rsidRPr="00F927EF">
              <w:rPr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4EC6" w14:textId="77777777" w:rsidR="00C354D7" w:rsidRPr="00F927EF" w:rsidRDefault="00C354D7" w:rsidP="00D4448E">
            <w:pPr>
              <w:spacing w:line="260" w:lineRule="atLeast"/>
              <w:rPr>
                <w:b/>
                <w:bCs/>
                <w:i/>
                <w:iCs/>
                <w:sz w:val="20"/>
                <w:lang w:eastAsia="en-US"/>
              </w:rPr>
            </w:pPr>
          </w:p>
        </w:tc>
      </w:tr>
      <w:bookmarkEnd w:id="2"/>
    </w:tbl>
    <w:p w14:paraId="50F00171" w14:textId="28D11496" w:rsidR="00216692" w:rsidRDefault="00216692" w:rsidP="00216692">
      <w:pPr>
        <w:jc w:val="both"/>
        <w:rPr>
          <w:rFonts w:cs="Arial"/>
          <w:sz w:val="20"/>
          <w:szCs w:val="20"/>
        </w:rPr>
      </w:pPr>
    </w:p>
    <w:p w14:paraId="780F8C57" w14:textId="5EE3E6E1" w:rsidR="001D70D4" w:rsidRDefault="001D70D4" w:rsidP="00216692">
      <w:pPr>
        <w:jc w:val="both"/>
        <w:rPr>
          <w:rFonts w:cs="Arial"/>
          <w:sz w:val="20"/>
          <w:szCs w:val="20"/>
        </w:rPr>
      </w:pPr>
    </w:p>
    <w:p w14:paraId="681D1F33" w14:textId="4042E316" w:rsidR="00B1217D" w:rsidRDefault="00B1217D" w:rsidP="00216692">
      <w:pPr>
        <w:jc w:val="both"/>
        <w:rPr>
          <w:rFonts w:cs="Arial"/>
          <w:sz w:val="20"/>
          <w:szCs w:val="20"/>
        </w:rPr>
      </w:pPr>
    </w:p>
    <w:p w14:paraId="610E8A9F" w14:textId="77777777" w:rsidR="00B1217D" w:rsidRDefault="00B1217D" w:rsidP="00216692">
      <w:pPr>
        <w:jc w:val="both"/>
        <w:rPr>
          <w:rFonts w:cs="Arial"/>
          <w:sz w:val="20"/>
          <w:szCs w:val="20"/>
        </w:rPr>
      </w:pPr>
    </w:p>
    <w:p w14:paraId="1EC62B71" w14:textId="77777777" w:rsidR="00C354D7" w:rsidRPr="00F927EF" w:rsidRDefault="00C354D7" w:rsidP="00C354D7">
      <w:pPr>
        <w:spacing w:line="260" w:lineRule="atLeast"/>
        <w:jc w:val="both"/>
        <w:rPr>
          <w:rFonts w:cs="Arial"/>
          <w:b/>
          <w:sz w:val="20"/>
          <w:szCs w:val="20"/>
          <w:lang w:eastAsia="en-US"/>
        </w:rPr>
      </w:pPr>
      <w:r w:rsidRPr="00B1217D">
        <w:rPr>
          <w:rFonts w:cs="Arial"/>
          <w:b/>
          <w:sz w:val="20"/>
          <w:szCs w:val="20"/>
          <w:lang w:eastAsia="en-US"/>
        </w:rPr>
        <w:t>S podpisom te izjave pod kazensko in materialno odgovornostjo izjavljamo, da so navedeni podatki resnični in da bomo v primeru preverjanja s strani naročnika to dokazali z ustreznimi listinami.</w:t>
      </w:r>
    </w:p>
    <w:p w14:paraId="7E15D3B8" w14:textId="58327792" w:rsidR="00C354D7" w:rsidRDefault="00C354D7" w:rsidP="00216692">
      <w:pPr>
        <w:jc w:val="both"/>
        <w:rPr>
          <w:rFonts w:cs="Arial"/>
          <w:sz w:val="20"/>
          <w:szCs w:val="20"/>
        </w:rPr>
      </w:pPr>
    </w:p>
    <w:p w14:paraId="23220B9C" w14:textId="6C2424E7" w:rsidR="00C354D7" w:rsidRDefault="00C354D7" w:rsidP="00216692">
      <w:pPr>
        <w:jc w:val="both"/>
        <w:rPr>
          <w:rFonts w:cs="Arial"/>
          <w:sz w:val="20"/>
          <w:szCs w:val="20"/>
        </w:rPr>
      </w:pPr>
    </w:p>
    <w:p w14:paraId="41A8ABD4" w14:textId="77777777" w:rsidR="00C354D7" w:rsidRPr="00536D3B" w:rsidRDefault="00C354D7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7592DDE6" w14:textId="77777777" w:rsidR="00216692" w:rsidRDefault="00216692" w:rsidP="00216692">
      <w:pPr>
        <w:jc w:val="both"/>
        <w:rPr>
          <w:rFonts w:cs="Arial"/>
          <w:i/>
        </w:rPr>
      </w:pPr>
    </w:p>
    <w:p w14:paraId="15670EFA" w14:textId="77777777" w:rsidR="001D70D4" w:rsidRDefault="001D70D4" w:rsidP="006F104A">
      <w:pPr>
        <w:jc w:val="both"/>
        <w:rPr>
          <w:rFonts w:cs="Arial"/>
          <w:i/>
        </w:rPr>
      </w:pPr>
    </w:p>
    <w:p w14:paraId="10E5A325" w14:textId="77777777" w:rsidR="001D70D4" w:rsidRDefault="001D70D4" w:rsidP="006F104A">
      <w:pPr>
        <w:jc w:val="both"/>
        <w:rPr>
          <w:rFonts w:cs="Arial"/>
          <w:i/>
        </w:rPr>
      </w:pPr>
    </w:p>
    <w:p w14:paraId="2A7CB2B2" w14:textId="675870C8" w:rsidR="00ED5254" w:rsidRPr="006F104A" w:rsidRDefault="006F104A" w:rsidP="006F104A">
      <w:pPr>
        <w:jc w:val="both"/>
        <w:rPr>
          <w:rFonts w:cs="Arial"/>
          <w:i/>
        </w:rPr>
      </w:pPr>
      <w:r w:rsidRPr="00B46115">
        <w:rPr>
          <w:rFonts w:cs="Arial"/>
          <w:i/>
        </w:rPr>
        <w:t xml:space="preserve">Obrazec izpolni tisto sodelujoče podjetje (ponudnik, </w:t>
      </w:r>
      <w:proofErr w:type="spellStart"/>
      <w:r w:rsidRPr="00B46115">
        <w:rPr>
          <w:rFonts w:cs="Arial"/>
          <w:i/>
        </w:rPr>
        <w:t>soponudnik</w:t>
      </w:r>
      <w:proofErr w:type="spellEnd"/>
      <w:r w:rsidRPr="00B46115">
        <w:rPr>
          <w:rFonts w:cs="Arial"/>
          <w:i/>
        </w:rPr>
        <w:t xml:space="preserve">, podizvajalec), ki izpolnjuje ta pogoj. Ta obrazec je sestavni del in priloga </w:t>
      </w:r>
      <w:r w:rsidR="00FE5F7A">
        <w:rPr>
          <w:rFonts w:cs="Arial"/>
          <w:i/>
        </w:rPr>
        <w:t>prijave in p</w:t>
      </w:r>
      <w:r w:rsidRPr="00B46115">
        <w:rPr>
          <w:rFonts w:cs="Arial"/>
          <w:i/>
        </w:rPr>
        <w:t>onudbe.</w:t>
      </w:r>
    </w:p>
    <w:sectPr w:rsidR="00ED5254" w:rsidRPr="006F104A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88D3B" w14:textId="77777777" w:rsidR="00AF5EAD" w:rsidRDefault="00AF5EAD">
      <w:r>
        <w:separator/>
      </w:r>
    </w:p>
  </w:endnote>
  <w:endnote w:type="continuationSeparator" w:id="0">
    <w:p w14:paraId="457DA4F6" w14:textId="77777777" w:rsidR="00AF5EAD" w:rsidRDefault="00AF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5314572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A30A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A30A8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3E32088E" w14:textId="321D42B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2FC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2FC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399C7" w14:textId="77777777" w:rsidR="00AF5EAD" w:rsidRDefault="00AF5EAD">
      <w:r>
        <w:separator/>
      </w:r>
    </w:p>
  </w:footnote>
  <w:footnote w:type="continuationSeparator" w:id="0">
    <w:p w14:paraId="5C6C1F64" w14:textId="77777777" w:rsidR="00AF5EAD" w:rsidRDefault="00AF5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3D8E4326" w14:textId="31595DE4" w:rsidR="00C0552D" w:rsidRPr="00E81617" w:rsidRDefault="00FA04E7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494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06DC"/>
    <w:rsid w:val="00183318"/>
    <w:rsid w:val="001A192F"/>
    <w:rsid w:val="001A5069"/>
    <w:rsid w:val="001A7BD0"/>
    <w:rsid w:val="001B1049"/>
    <w:rsid w:val="001D16E0"/>
    <w:rsid w:val="001D694D"/>
    <w:rsid w:val="001D70D4"/>
    <w:rsid w:val="001F0794"/>
    <w:rsid w:val="001F6F0F"/>
    <w:rsid w:val="0020233B"/>
    <w:rsid w:val="00204A8B"/>
    <w:rsid w:val="00213ABA"/>
    <w:rsid w:val="00216692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BDE"/>
    <w:rsid w:val="00283EE6"/>
    <w:rsid w:val="00285B81"/>
    <w:rsid w:val="0029628E"/>
    <w:rsid w:val="002A30A8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77B4F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90544"/>
    <w:rsid w:val="005A785E"/>
    <w:rsid w:val="005B253B"/>
    <w:rsid w:val="005B3910"/>
    <w:rsid w:val="005C1069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104A"/>
    <w:rsid w:val="006F3F86"/>
    <w:rsid w:val="006F44F5"/>
    <w:rsid w:val="006F6371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AF7699"/>
    <w:rsid w:val="00B021F9"/>
    <w:rsid w:val="00B05D74"/>
    <w:rsid w:val="00B1217D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2FC9"/>
    <w:rsid w:val="00B64331"/>
    <w:rsid w:val="00B661E3"/>
    <w:rsid w:val="00B76834"/>
    <w:rsid w:val="00B86392"/>
    <w:rsid w:val="00B9309E"/>
    <w:rsid w:val="00B930C3"/>
    <w:rsid w:val="00B959FC"/>
    <w:rsid w:val="00BA2C4A"/>
    <w:rsid w:val="00BA66D4"/>
    <w:rsid w:val="00BB3939"/>
    <w:rsid w:val="00BC00ED"/>
    <w:rsid w:val="00BC2412"/>
    <w:rsid w:val="00BC29DD"/>
    <w:rsid w:val="00BD4AEF"/>
    <w:rsid w:val="00BE256A"/>
    <w:rsid w:val="00BE2930"/>
    <w:rsid w:val="00BE655C"/>
    <w:rsid w:val="00BE6AEE"/>
    <w:rsid w:val="00BF78A7"/>
    <w:rsid w:val="00C03507"/>
    <w:rsid w:val="00C03C9F"/>
    <w:rsid w:val="00C052DE"/>
    <w:rsid w:val="00C0552D"/>
    <w:rsid w:val="00C06BC8"/>
    <w:rsid w:val="00C124CB"/>
    <w:rsid w:val="00C16A39"/>
    <w:rsid w:val="00C2689D"/>
    <w:rsid w:val="00C354D7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D0A28"/>
    <w:rsid w:val="00DE590E"/>
    <w:rsid w:val="00DF116B"/>
    <w:rsid w:val="00DF3D50"/>
    <w:rsid w:val="00E029F3"/>
    <w:rsid w:val="00E02C2C"/>
    <w:rsid w:val="00E0340C"/>
    <w:rsid w:val="00E3300C"/>
    <w:rsid w:val="00E36F0E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04E7"/>
    <w:rsid w:val="00FA340B"/>
    <w:rsid w:val="00FA493D"/>
    <w:rsid w:val="00FB174F"/>
    <w:rsid w:val="00FB4D34"/>
    <w:rsid w:val="00FC4EB7"/>
    <w:rsid w:val="00FC6CF0"/>
    <w:rsid w:val="00FD6770"/>
    <w:rsid w:val="00FE34E9"/>
    <w:rsid w:val="00FE5F7A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BF296C-F127-447B-9EB8-FE2EA051950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2d71791d-4b08-4651-a8aa-c7bfc8b3429a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C1F48B1-63C4-4AEE-B22B-D5413447229B}"/>
</file>

<file path=customXml/itemProps3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2FB6E1-850D-49C3-885C-4239F956A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9</TotalTime>
  <Pages>2</Pages>
  <Words>214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7</cp:revision>
  <cp:lastPrinted>2025-11-03T13:34:00Z</cp:lastPrinted>
  <dcterms:created xsi:type="dcterms:W3CDTF">2025-09-24T03:04:00Z</dcterms:created>
  <dcterms:modified xsi:type="dcterms:W3CDTF">2025-11-03T13:51:00Z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